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选择模板：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"http://gw.22.cn/yulan?id=11065"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3"/>
          <w:rFonts w:hint="eastAsia"/>
          <w:lang w:val="en-US" w:eastAsia="zh-CN"/>
        </w:rPr>
        <w:t>http://gw.22.cn/yulan?id=11065</w:t>
      </w:r>
      <w:r>
        <w:rPr>
          <w:rFonts w:hint="eastAsia"/>
          <w:lang w:val="en-US" w:eastAsia="zh-CN"/>
        </w:rPr>
        <w:fldChar w:fldCharType="end"/>
      </w:r>
    </w:p>
    <w:p>
      <w:pPr>
        <w:rPr>
          <w:rFonts w:hint="eastAsia"/>
          <w:lang w:val="en-US" w:eastAsia="zh-CN"/>
        </w:rPr>
      </w:pP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【首页】</w:t>
      </w:r>
    </w:p>
    <w:p>
      <w:r>
        <w:drawing>
          <wp:inline distT="0" distB="0" distL="114300" distR="114300">
            <wp:extent cx="5266055" cy="445135"/>
            <wp:effectExtent l="0" t="0" r="10795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451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Logo：见图片文件夹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导航改为：XXX    XXX    XXX    XXX</w:t>
      </w: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262245" cy="1954530"/>
            <wp:effectExtent l="0" t="0" r="14605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954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Banner替换文件见图片文件夹（banner图，PC端需要宽度为1980px，手机端宽度不超过640px）</w:t>
      </w: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269865" cy="1945005"/>
            <wp:effectExtent l="0" t="0" r="6985" b="171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9450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此处图片替换文件见文件夹</w:t>
      </w: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273675" cy="1561465"/>
            <wp:effectExtent l="0" t="0" r="317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561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此处图片替换文件见文件夹</w:t>
      </w: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262880" cy="1709420"/>
            <wp:effectExtent l="0" t="0" r="1397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7094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此处文字标题替换为：XXXX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产品替换见产品和文章文件夹</w:t>
      </w:r>
    </w:p>
    <w:p>
      <w:pPr>
        <w:rPr>
          <w:rFonts w:hint="eastAsia"/>
          <w:lang w:val="en-US" w:eastAsia="zh-CN"/>
        </w:rPr>
      </w:pPr>
      <w:bookmarkStart w:id="0" w:name="_GoBack"/>
      <w:bookmarkEnd w:id="0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……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以此类推，请将替换内容整理好发给我们。</w:t>
      </w:r>
    </w:p>
    <w:p>
      <w:pPr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 w:val="1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01D2466"/>
    <w:rsid w:val="233E2087"/>
    <w:rsid w:val="2DF5511C"/>
    <w:rsid w:val="4AAA618C"/>
    <w:rsid w:val="601D2466"/>
    <w:rsid w:val="6D5350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Hyperlink"/>
    <w:basedOn w:val="2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\AppData\Roaming\Kingsoft\wps\addons\pool\win-i386\knewfileruby_1.0.0.10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9</TotalTime>
  <ScaleCrop>false</ScaleCrop>
  <LinksUpToDate>false</LinksUpToDate>
  <CharactersWithSpaces>0</CharactersWithSpaces>
  <Application>WPS Office_10.1.0.7440_F1E327BC-269C-435d-A152-05C5408002CA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2018-07-06T03:27:00Z</dcterms:created>
  <dc:creator>luhaiqin</dc:creator>
  <cp:lastModifiedBy>luhaiqin</cp:lastModifiedBy>
  <dcterms:modified xsi:type="dcterms:W3CDTF">2018-07-06T03:44:14Z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2052-10.1.0.7440</vt:lpwstr>
  </property>
</Properties>
</file>